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42980" w14:textId="77777777" w:rsidR="00C85A7A" w:rsidRDefault="00C85A7A" w:rsidP="00C85A7A">
      <w:pPr>
        <w:pStyle w:val="NoSpacing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  <w:u w:val="single"/>
        </w:rPr>
        <w:t>Elyne</w:t>
      </w:r>
      <w:proofErr w:type="spellEnd"/>
      <w:r>
        <w:rPr>
          <w:rFonts w:cs="Times New Roman"/>
          <w:szCs w:val="24"/>
          <w:u w:val="single"/>
        </w:rPr>
        <w:t xml:space="preserve"> JACKSON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fl.1492)</w:t>
      </w:r>
      <w:r>
        <w:rPr>
          <w:rFonts w:cs="Times New Roman"/>
          <w:szCs w:val="24"/>
        </w:rPr>
        <w:br/>
        <w:t xml:space="preserve">of </w:t>
      </w:r>
      <w:proofErr w:type="spellStart"/>
      <w:r>
        <w:rPr>
          <w:rFonts w:cs="Times New Roman"/>
          <w:szCs w:val="24"/>
        </w:rPr>
        <w:t>Maidstone</w:t>
      </w:r>
      <w:proofErr w:type="spellEnd"/>
      <w:r>
        <w:rPr>
          <w:rFonts w:cs="Times New Roman"/>
          <w:szCs w:val="24"/>
        </w:rPr>
        <w:t>, Kent.</w:t>
      </w:r>
    </w:p>
    <w:p w14:paraId="28C8E446" w14:textId="77777777" w:rsidR="00C85A7A" w:rsidRDefault="00C85A7A" w:rsidP="00C85A7A">
      <w:pPr>
        <w:pStyle w:val="NoSpacing"/>
        <w:rPr>
          <w:rFonts w:cs="Times New Roman"/>
          <w:szCs w:val="24"/>
        </w:rPr>
      </w:pPr>
    </w:p>
    <w:p w14:paraId="3DEA23ED" w14:textId="77777777" w:rsidR="00C85A7A" w:rsidRDefault="00C85A7A" w:rsidP="00C85A7A">
      <w:pPr>
        <w:pStyle w:val="NoSpacing"/>
        <w:rPr>
          <w:rFonts w:cs="Times New Roman"/>
          <w:szCs w:val="24"/>
        </w:rPr>
      </w:pPr>
    </w:p>
    <w:p w14:paraId="5A711469" w14:textId="77777777" w:rsidR="00C85A7A" w:rsidRDefault="00C85A7A" w:rsidP="00C85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1492</w:t>
      </w:r>
      <w:r>
        <w:rPr>
          <w:rFonts w:cs="Times New Roman"/>
          <w:szCs w:val="24"/>
        </w:rPr>
        <w:tab/>
        <w:t>She made her Will.</w:t>
      </w:r>
    </w:p>
    <w:p w14:paraId="3F28EDC4" w14:textId="77777777" w:rsidR="00C85A7A" w:rsidRDefault="00C85A7A" w:rsidP="00C85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20364814" w14:textId="77777777" w:rsidR="00C85A7A" w:rsidRDefault="00C85A7A" w:rsidP="00C85A7A">
      <w:pPr>
        <w:pStyle w:val="NoSpacing"/>
        <w:rPr>
          <w:rFonts w:cs="Times New Roman"/>
          <w:szCs w:val="24"/>
        </w:rPr>
      </w:pPr>
    </w:p>
    <w:p w14:paraId="5D77F2DE" w14:textId="77777777" w:rsidR="00C85A7A" w:rsidRDefault="00C85A7A" w:rsidP="00C85A7A">
      <w:pPr>
        <w:pStyle w:val="NoSpacing"/>
        <w:rPr>
          <w:rFonts w:cs="Times New Roman"/>
          <w:szCs w:val="24"/>
        </w:rPr>
      </w:pPr>
    </w:p>
    <w:p w14:paraId="5DAD130D" w14:textId="77777777" w:rsidR="00C85A7A" w:rsidRDefault="00C85A7A" w:rsidP="00C85A7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8 October 2022</w:t>
      </w:r>
    </w:p>
    <w:p w14:paraId="1237E88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81F6E3" w14:textId="77777777" w:rsidR="00C85A7A" w:rsidRDefault="00C85A7A" w:rsidP="009139A6">
      <w:r>
        <w:separator/>
      </w:r>
    </w:p>
  </w:endnote>
  <w:endnote w:type="continuationSeparator" w:id="0">
    <w:p w14:paraId="28E6EE9A" w14:textId="77777777" w:rsidR="00C85A7A" w:rsidRDefault="00C85A7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663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864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DDF6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16EC0" w14:textId="77777777" w:rsidR="00C85A7A" w:rsidRDefault="00C85A7A" w:rsidP="009139A6">
      <w:r>
        <w:separator/>
      </w:r>
    </w:p>
  </w:footnote>
  <w:footnote w:type="continuationSeparator" w:id="0">
    <w:p w14:paraId="3D802AB2" w14:textId="77777777" w:rsidR="00C85A7A" w:rsidRDefault="00C85A7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3660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34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E2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A7A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85A7A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9346F"/>
  <w15:chartTrackingRefBased/>
  <w15:docId w15:val="{D8CE169F-48EA-4F5E-BD87-5490A5A46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85A7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2023-02-24T21:29:00Z</dcterms:created>
  <dcterms:modified xsi:type="dcterms:W3CDTF">2023-02-24T21:30:00Z</dcterms:modified>
</cp:coreProperties>
</file>